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3AC05" w14:textId="77777777" w:rsidR="00D43DFD" w:rsidRDefault="00D43DFD"/>
    <w:p w14:paraId="5C1B3859" w14:textId="55636C6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</w:t>
      </w:r>
      <w:bookmarkStart w:id="0" w:name="_GoBack"/>
      <w:bookmarkEnd w:id="0"/>
      <w:r w:rsidRPr="008D329F">
        <w:rPr>
          <w:color w:val="2E74B5"/>
          <w:sz w:val="26"/>
          <w:lang w:val="el-GR"/>
        </w:rPr>
        <w:t>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7A298A" w14:paraId="07C71929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B4D83D4" w14:textId="7D564233" w:rsidR="008D329F" w:rsidRPr="0021553E" w:rsidRDefault="008D329F" w:rsidP="0021553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21553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proofErr w:type="spellStart"/>
            <w:r w:rsidR="007A298A" w:rsidRPr="007A298A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>Νεφελοποιητής</w:t>
            </w:r>
            <w:proofErr w:type="spellEnd"/>
            <w:r w:rsidR="007A298A" w:rsidRPr="007A298A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 χορήγησης φαρμάκων</w:t>
            </w:r>
          </w:p>
        </w:tc>
      </w:tr>
      <w:tr w:rsidR="008D329F" w:rsidRPr="008D329F" w14:paraId="19A3C9C6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7C1CF5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E0D18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77963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6E5EC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DC13F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D83515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B8076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A58FB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2BF81B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7E133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57A3D0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A9580F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1D53C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C75001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F91964C" w14:textId="5ED72945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F3FCB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D7F60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E28D83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48213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32AC09EB" w14:textId="77777777" w:rsidR="007A298A" w:rsidRDefault="007A298A" w:rsidP="007A298A">
            <w:pPr>
              <w:suppressAutoHyphens w:val="0"/>
              <w:spacing w:after="0"/>
              <w:jc w:val="center"/>
              <w:rPr>
                <w:rFonts w:ascii="Roboto" w:hAnsi="Roboto"/>
                <w:color w:val="333333"/>
                <w:sz w:val="16"/>
                <w:szCs w:val="16"/>
                <w:lang w:val="el-GR" w:eastAsia="el-GR"/>
              </w:rPr>
            </w:pPr>
            <w:proofErr w:type="spellStart"/>
            <w:r w:rsidRPr="007A298A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>Νεφελοποιητής</w:t>
            </w:r>
            <w:proofErr w:type="spellEnd"/>
            <w:r w:rsidRPr="007A298A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 χορήγησης φαρμάκων σε παιδιά με παιγνιώδη μορφή. Φορητή με ροή 6-10 </w:t>
            </w:r>
            <w:proofErr w:type="spellStart"/>
            <w:r w:rsidRPr="007A298A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>λιτρα</w:t>
            </w:r>
            <w:proofErr w:type="spellEnd"/>
            <w:r w:rsidRPr="007A298A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/λεπτό, με ταχύτητα </w:t>
            </w:r>
            <w:proofErr w:type="spellStart"/>
            <w:r w:rsidRPr="007A298A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>εκνέφωσης</w:t>
            </w:r>
            <w:proofErr w:type="spellEnd"/>
            <w:r w:rsidRPr="007A298A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 0.2-0.4 </w:t>
            </w:r>
            <w:r>
              <w:rPr>
                <w:rFonts w:ascii="Roboto" w:hAnsi="Roboto"/>
                <w:color w:val="333333"/>
                <w:sz w:val="16"/>
                <w:szCs w:val="16"/>
              </w:rPr>
              <w:t>ml</w:t>
            </w:r>
            <w:r w:rsidRPr="007A298A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>/</w:t>
            </w:r>
            <w:r>
              <w:rPr>
                <w:rFonts w:ascii="Roboto" w:hAnsi="Roboto"/>
                <w:color w:val="333333"/>
                <w:sz w:val="16"/>
                <w:szCs w:val="16"/>
              </w:rPr>
              <w:t>min</w:t>
            </w:r>
            <w:r w:rsidRPr="007A298A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, ελαφριά, αθόρυβη.  </w:t>
            </w:r>
          </w:p>
          <w:p w14:paraId="5D2D01F7" w14:textId="4D255112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22B1494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542B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61066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F84359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B2AA85" w14:textId="25054EFC" w:rsidR="008D329F" w:rsidRPr="008D329F" w:rsidRDefault="0021553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48D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4BF36C83" w14:textId="284E8B09" w:rsidR="008D329F" w:rsidRPr="0021553E" w:rsidRDefault="0021553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496C1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688F7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E08BBE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01E0CF3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0298D"/>
    <w:rsid w:val="000325FB"/>
    <w:rsid w:val="00066F06"/>
    <w:rsid w:val="00087CF8"/>
    <w:rsid w:val="000A317B"/>
    <w:rsid w:val="000C40B4"/>
    <w:rsid w:val="000E333F"/>
    <w:rsid w:val="00115F5C"/>
    <w:rsid w:val="00166FA0"/>
    <w:rsid w:val="001D6594"/>
    <w:rsid w:val="0021553E"/>
    <w:rsid w:val="00240B8E"/>
    <w:rsid w:val="0024151E"/>
    <w:rsid w:val="002639A3"/>
    <w:rsid w:val="002C5B52"/>
    <w:rsid w:val="002D703C"/>
    <w:rsid w:val="002E111A"/>
    <w:rsid w:val="004073EE"/>
    <w:rsid w:val="00483071"/>
    <w:rsid w:val="00601FB8"/>
    <w:rsid w:val="00772D19"/>
    <w:rsid w:val="007A298A"/>
    <w:rsid w:val="007C3968"/>
    <w:rsid w:val="00860B02"/>
    <w:rsid w:val="008D329F"/>
    <w:rsid w:val="009A6F68"/>
    <w:rsid w:val="00A2250D"/>
    <w:rsid w:val="00A24C38"/>
    <w:rsid w:val="00A432FE"/>
    <w:rsid w:val="00A72F40"/>
    <w:rsid w:val="00A97DE6"/>
    <w:rsid w:val="00AE4F97"/>
    <w:rsid w:val="00B42BCD"/>
    <w:rsid w:val="00B94951"/>
    <w:rsid w:val="00D43DFD"/>
    <w:rsid w:val="00D87C60"/>
    <w:rsid w:val="00E6188C"/>
    <w:rsid w:val="00E7025B"/>
    <w:rsid w:val="00F14BB0"/>
    <w:rsid w:val="00F34493"/>
    <w:rsid w:val="00F55C81"/>
    <w:rsid w:val="00F91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7398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DB646D87</Template>
  <TotalTime>1</TotalTime>
  <Pages>1</Pages>
  <Words>57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3</cp:revision>
  <dcterms:created xsi:type="dcterms:W3CDTF">2025-11-06T12:55:00Z</dcterms:created>
  <dcterms:modified xsi:type="dcterms:W3CDTF">2025-11-20T12:48:00Z</dcterms:modified>
</cp:coreProperties>
</file>